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CAA4A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SWETYNG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147D973A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Waltham, Essex. Husbandman.</w:t>
      </w:r>
    </w:p>
    <w:p w14:paraId="311F4458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8DA742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646CD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Chapman of Walden(q.v.) brought a plaint of debt against him, John </w:t>
      </w:r>
    </w:p>
    <w:p w14:paraId="78E6E64F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More if Ingatestone(q.v.)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Spilman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Thaxted(q.v.).</w:t>
      </w:r>
    </w:p>
    <w:p w14:paraId="4D1E5B9C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0AD53B4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0E6AD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E3CDB" w14:textId="77777777" w:rsidR="006B37C5" w:rsidRDefault="006B37C5" w:rsidP="006B37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2022</w:t>
      </w:r>
    </w:p>
    <w:p w14:paraId="40B07A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AF12" w14:textId="77777777" w:rsidR="006B37C5" w:rsidRDefault="006B37C5" w:rsidP="009139A6">
      <w:r>
        <w:separator/>
      </w:r>
    </w:p>
  </w:endnote>
  <w:endnote w:type="continuationSeparator" w:id="0">
    <w:p w14:paraId="186F9BBB" w14:textId="77777777" w:rsidR="006B37C5" w:rsidRDefault="006B37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CE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F73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2E8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D1B38" w14:textId="77777777" w:rsidR="006B37C5" w:rsidRDefault="006B37C5" w:rsidP="009139A6">
      <w:r>
        <w:separator/>
      </w:r>
    </w:p>
  </w:footnote>
  <w:footnote w:type="continuationSeparator" w:id="0">
    <w:p w14:paraId="5DE2C573" w14:textId="77777777" w:rsidR="006B37C5" w:rsidRDefault="006B37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BDF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50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29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C5"/>
    <w:rsid w:val="000666E0"/>
    <w:rsid w:val="002510B7"/>
    <w:rsid w:val="005C130B"/>
    <w:rsid w:val="006B37C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64A2"/>
  <w15:chartTrackingRefBased/>
  <w15:docId w15:val="{6A48B086-7E0B-4161-B98D-58E1715A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37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2022-07-01T09:14:00Z</dcterms:created>
  <dcterms:modified xsi:type="dcterms:W3CDTF">2022-07-01T09:14:00Z</dcterms:modified>
</cp:coreProperties>
</file>